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34915">
        <w:rPr>
          <w:rFonts w:ascii="Arial" w:hAnsi="Arial" w:cs="Arial"/>
          <w:b/>
          <w:caps/>
          <w:sz w:val="28"/>
          <w:szCs w:val="28"/>
        </w:rPr>
        <w:t>2089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34915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4915">
              <w:rPr>
                <w:rFonts w:ascii="Arial" w:hAnsi="Arial" w:cs="Arial"/>
                <w:sz w:val="20"/>
                <w:szCs w:val="20"/>
              </w:rPr>
              <w:t xml:space="preserve">Registra o transcurso do Dia Nacional do Idoso, comemorado em 1º de </w:t>
            </w:r>
            <w:proofErr w:type="gramStart"/>
            <w:r w:rsidRPr="00F34915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F34915">
        <w:rPr>
          <w:rFonts w:ascii="Arial" w:hAnsi="Arial" w:cs="Arial"/>
        </w:rPr>
        <w:t>Moção Comemorativa pel</w:t>
      </w:r>
      <w:r w:rsidR="00F34915" w:rsidRPr="00F34915">
        <w:rPr>
          <w:rFonts w:ascii="Arial" w:hAnsi="Arial" w:cs="Arial"/>
        </w:rPr>
        <w:t>o transcurso do Dia Nacional do Idoso, comemorado</w:t>
      </w:r>
      <w:proofErr w:type="gramEnd"/>
      <w:r w:rsidR="00F34915" w:rsidRPr="00F34915">
        <w:rPr>
          <w:rFonts w:ascii="Arial" w:hAnsi="Arial" w:cs="Arial"/>
        </w:rPr>
        <w:t xml:space="preserve"> em 1º de outubro.</w:t>
      </w:r>
    </w:p>
    <w:p w:rsidR="00F34915" w:rsidRDefault="00F3491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foi escolhida por coincidir com a </w:t>
      </w:r>
      <w:r w:rsidR="00876511">
        <w:rPr>
          <w:rFonts w:ascii="Arial" w:hAnsi="Arial" w:cs="Arial"/>
        </w:rPr>
        <w:t>instituição do Estatuto do Idoso, estabelecido pela Lei nº 10.741, de 1º de outubro de 2003.</w:t>
      </w:r>
    </w:p>
    <w:p w:rsidR="00876511" w:rsidRPr="00BF791A" w:rsidRDefault="00876511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fundamental importância das pessoas idosas em nossa sociedade, sempre dispostas a compartilhar </w:t>
      </w:r>
      <w:r w:rsidR="00BC4E12">
        <w:rPr>
          <w:rFonts w:ascii="Arial" w:hAnsi="Arial" w:cs="Arial"/>
        </w:rPr>
        <w:t xml:space="preserve">suas </w:t>
      </w:r>
      <w:r>
        <w:rPr>
          <w:rFonts w:ascii="Arial" w:hAnsi="Arial" w:cs="Arial"/>
        </w:rPr>
        <w:t>histórias e experiênc</w:t>
      </w:r>
      <w:r w:rsidR="00BC4E12">
        <w:rPr>
          <w:rFonts w:ascii="Arial" w:hAnsi="Arial" w:cs="Arial"/>
        </w:rPr>
        <w:t xml:space="preserve">ias com as gerações mais jovens, e a cada dia mais motivadas na busca de sua liberdade, autonomia e bem-estar, </w:t>
      </w:r>
      <w:r w:rsidR="00BC4E12" w:rsidRPr="00BC4E12">
        <w:rPr>
          <w:rFonts w:ascii="Arial" w:hAnsi="Arial" w:cs="Arial"/>
        </w:rPr>
        <w:t>participando de grupo</w:t>
      </w:r>
      <w:r w:rsidR="00BC4E12">
        <w:rPr>
          <w:rFonts w:ascii="Arial" w:hAnsi="Arial" w:cs="Arial"/>
        </w:rPr>
        <w:t>s</w:t>
      </w:r>
      <w:r w:rsidR="00BC4E12" w:rsidRPr="00BC4E12">
        <w:rPr>
          <w:rFonts w:ascii="Arial" w:hAnsi="Arial" w:cs="Arial"/>
        </w:rPr>
        <w:t xml:space="preserve"> de idosos, dança</w:t>
      </w:r>
      <w:r w:rsidR="00BC4E12">
        <w:rPr>
          <w:rFonts w:ascii="Arial" w:hAnsi="Arial" w:cs="Arial"/>
        </w:rPr>
        <w:t xml:space="preserve"> ou</w:t>
      </w:r>
      <w:r w:rsidR="00BC4E12" w:rsidRPr="00BC4E12">
        <w:rPr>
          <w:rFonts w:ascii="Arial" w:hAnsi="Arial" w:cs="Arial"/>
        </w:rPr>
        <w:t xml:space="preserve"> artesanato, realizando viagens, fazendo caminhadas, mantendo-se atualizad</w:t>
      </w:r>
      <w:r w:rsidR="00921630">
        <w:rPr>
          <w:rFonts w:ascii="Arial" w:hAnsi="Arial" w:cs="Arial"/>
        </w:rPr>
        <w:t>a</w:t>
      </w:r>
      <w:bookmarkStart w:id="0" w:name="_GoBack"/>
      <w:bookmarkEnd w:id="0"/>
      <w:r w:rsidR="00BC4E12">
        <w:rPr>
          <w:rFonts w:ascii="Arial" w:hAnsi="Arial" w:cs="Arial"/>
        </w:rPr>
        <w:t>s</w:t>
      </w:r>
      <w:r w:rsidR="00BC4E12" w:rsidRPr="00BC4E12">
        <w:rPr>
          <w:rFonts w:ascii="Arial" w:hAnsi="Arial" w:cs="Arial"/>
        </w:rPr>
        <w:t xml:space="preserve">, frequentando cursos e, desta forma, </w:t>
      </w:r>
      <w:r w:rsidR="00BC4E12">
        <w:rPr>
          <w:rFonts w:ascii="Arial" w:hAnsi="Arial" w:cs="Arial"/>
        </w:rPr>
        <w:t>encarando o entardecer de suas vidas com responsabilidade, alegria e muito amor</w:t>
      </w:r>
      <w:r w:rsidR="00BC4E12" w:rsidRPr="00BC4E12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34915">
        <w:rPr>
          <w:rFonts w:ascii="Arial" w:hAnsi="Arial" w:cs="Arial"/>
        </w:rPr>
        <w:t>14 de outubro de 2015.</w:t>
      </w:r>
    </w:p>
    <w:p w:rsidR="00F34915" w:rsidRDefault="00F34915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34915" w:rsidRDefault="00F34915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34915" w:rsidRDefault="00F34915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34915" w:rsidRPr="00F34915" w:rsidRDefault="00F34915" w:rsidP="00F34915">
      <w:pPr>
        <w:jc w:val="center"/>
        <w:rPr>
          <w:rFonts w:ascii="Arial" w:hAnsi="Arial"/>
          <w:b/>
          <w:smallCaps/>
        </w:rPr>
      </w:pPr>
      <w:r w:rsidRPr="00F34915">
        <w:rPr>
          <w:rFonts w:ascii="Arial" w:hAnsi="Arial"/>
          <w:b/>
          <w:smallCaps/>
        </w:rPr>
        <w:t>VALMIR DO PARQUE MEIA LUA</w:t>
      </w:r>
    </w:p>
    <w:p w:rsidR="00F34915" w:rsidRPr="00F34915" w:rsidRDefault="00F34915" w:rsidP="00F34915">
      <w:pPr>
        <w:jc w:val="center"/>
        <w:rPr>
          <w:rFonts w:ascii="Arial" w:hAnsi="Arial"/>
        </w:rPr>
      </w:pPr>
      <w:r w:rsidRPr="00F34915">
        <w:rPr>
          <w:rFonts w:ascii="Arial" w:hAnsi="Arial"/>
        </w:rPr>
        <w:t>Vereador – PSD</w:t>
      </w:r>
    </w:p>
    <w:sectPr w:rsidR="00F34915" w:rsidRPr="00F34915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8F2" w:rsidRDefault="004128F2">
      <w:r>
        <w:separator/>
      </w:r>
    </w:p>
  </w:endnote>
  <w:endnote w:type="continuationSeparator" w:id="0">
    <w:p w:rsidR="004128F2" w:rsidRDefault="0041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8F2" w:rsidRDefault="004128F2">
      <w:r>
        <w:separator/>
      </w:r>
    </w:p>
  </w:footnote>
  <w:footnote w:type="continuationSeparator" w:id="0">
    <w:p w:rsidR="004128F2" w:rsidRDefault="00412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97AA06" wp14:editId="7A62A02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A65780" wp14:editId="6C779BD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3A29F36" wp14:editId="50C2AA1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128F2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01B1"/>
    <w:rsid w:val="007F75CA"/>
    <w:rsid w:val="0080197E"/>
    <w:rsid w:val="00865F0D"/>
    <w:rsid w:val="00876511"/>
    <w:rsid w:val="00877E50"/>
    <w:rsid w:val="008909A4"/>
    <w:rsid w:val="008A0EB2"/>
    <w:rsid w:val="00921630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C4E1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491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28165-F11E-4811-A61C-5AC03C2E8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21</TotalTime>
  <Pages>1</Pages>
  <Words>189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2015-10-08T14:32:00Z</dcterms:created>
  <dcterms:modified xsi:type="dcterms:W3CDTF">2015-10-13T19:12:00Z</dcterms:modified>
</cp:coreProperties>
</file>